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FORRESTER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of Hatton</w:t>
      </w:r>
      <w:r>
        <w:rPr>
          <w:rFonts w:ascii="Times New Roman" w:hAnsi="Times New Roman" w:cs="Times New Roman"/>
          <w:sz w:val="24"/>
          <w:szCs w:val="24"/>
        </w:rPr>
        <w:t>, Lincolnshire.</w:t>
      </w:r>
    </w:p>
    <w:bookmarkEnd w:id="0"/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Horncastle into</w:t>
      </w: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21-338)</w:t>
      </w: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837C7" w:rsidRDefault="00B837C7" w:rsidP="00B837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</w:p>
    <w:sectPr w:rsidR="006B2F86" w:rsidRPr="00B837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7C7" w:rsidRDefault="00B837C7" w:rsidP="00E71FC3">
      <w:pPr>
        <w:spacing w:after="0" w:line="240" w:lineRule="auto"/>
      </w:pPr>
      <w:r>
        <w:separator/>
      </w:r>
    </w:p>
  </w:endnote>
  <w:endnote w:type="continuationSeparator" w:id="0">
    <w:p w:rsidR="00B837C7" w:rsidRDefault="00B837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7C7" w:rsidRDefault="00B837C7" w:rsidP="00E71FC3">
      <w:pPr>
        <w:spacing w:after="0" w:line="240" w:lineRule="auto"/>
      </w:pPr>
      <w:r>
        <w:separator/>
      </w:r>
    </w:p>
  </w:footnote>
  <w:footnote w:type="continuationSeparator" w:id="0">
    <w:p w:rsidR="00B837C7" w:rsidRDefault="00B837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C7"/>
    <w:rsid w:val="00AB52E8"/>
    <w:rsid w:val="00B16D3F"/>
    <w:rsid w:val="00B837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5CC24"/>
  <w15:chartTrackingRefBased/>
  <w15:docId w15:val="{835EF29D-F8E7-41E6-9DF1-E86E87767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2016-04-01T20:55:00Z</dcterms:created>
  <dcterms:modified xsi:type="dcterms:W3CDTF">2016-04-01T20:56:00Z</dcterms:modified>
</cp:coreProperties>
</file>